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77777777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A15B18" w:rsidRPr="006D5620">
        <w:rPr>
          <w:rFonts w:ascii="Arial Narrow" w:hAnsi="Arial Narrow"/>
          <w:b/>
          <w:color w:val="auto"/>
          <w:sz w:val="28"/>
          <w:szCs w:val="22"/>
        </w:rPr>
        <w:t>5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0EB6E438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7636AE">
        <w:rPr>
          <w:rFonts w:ascii="Arial Narrow" w:hAnsi="Arial Narrow" w:cs="Arial"/>
          <w:b/>
        </w:rPr>
        <w:t>060/26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701EF2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1DDA3686" w:rsidR="008F699A" w:rsidRPr="00972C85" w:rsidRDefault="00972C85" w:rsidP="00972C85">
    <w:pPr>
      <w:pStyle w:val="Fuzeile"/>
      <w:rPr>
        <w:lang w:val="de-DE"/>
      </w:rPr>
    </w:pP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FILENAME   \* MERGEFORMAT </w:instrText>
    </w:r>
    <w:r w:rsidRPr="00B762C8">
      <w:rPr>
        <w:rFonts w:ascii="CorpoS" w:hAnsi="CorpoS"/>
        <w:szCs w:val="20"/>
      </w:rPr>
      <w:fldChar w:fldCharType="separate"/>
    </w:r>
    <w:r w:rsidR="007F6C40">
      <w:rPr>
        <w:rFonts w:ascii="CorpoS" w:hAnsi="CorpoS"/>
        <w:noProof/>
        <w:szCs w:val="20"/>
      </w:rPr>
      <w:t xml:space="preserve">05 </w:t>
    </w:r>
    <w:r w:rsidR="00DE3EB5">
      <w:rPr>
        <w:rFonts w:ascii="CorpoS" w:hAnsi="CorpoS"/>
        <w:noProof/>
        <w:szCs w:val="20"/>
      </w:rPr>
      <w:t>Formblatt - Anschreiben-Angebot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0B454477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6D5620">
      <w:rPr>
        <w:rFonts w:ascii="Arial" w:hAnsi="Arial" w:cs="Arial"/>
        <w:b/>
        <w:sz w:val="20"/>
        <w:szCs w:val="20"/>
        <w:lang w:val="de-DE"/>
      </w:rPr>
      <w:t>5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60655898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7F6C40">
      <w:rPr>
        <w:rFonts w:ascii="Arial" w:hAnsi="Arial" w:cs="Arial"/>
        <w:sz w:val="20"/>
        <w:szCs w:val="20"/>
        <w:lang w:val="de-DE"/>
      </w:rPr>
      <w:t>060/26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jJ8+u0hasIC5Z5WvJ5jNLZLYAwrsDYPNTpah0gzkoG+59p0vT+Z9Xt5yrgA3rdnx3v7ZYRWp2XrJxW1bsIvlw==" w:salt="fZ3S4eyWcI/eo4RaPmGPLA==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75E12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119AB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F56"/>
    <w:rsid w:val="0041747D"/>
    <w:rsid w:val="00420182"/>
    <w:rsid w:val="00437FC3"/>
    <w:rsid w:val="004457AF"/>
    <w:rsid w:val="004617D8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01EF2"/>
    <w:rsid w:val="00711451"/>
    <w:rsid w:val="00715539"/>
    <w:rsid w:val="00721167"/>
    <w:rsid w:val="007269BB"/>
    <w:rsid w:val="00726C3C"/>
    <w:rsid w:val="00735032"/>
    <w:rsid w:val="00741C3D"/>
    <w:rsid w:val="00741EC3"/>
    <w:rsid w:val="007636AE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7F6C40"/>
    <w:rsid w:val="0080010A"/>
    <w:rsid w:val="00805BFB"/>
    <w:rsid w:val="008165B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673FF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175E12"/>
    <w:rsid w:val="00515F8D"/>
    <w:rsid w:val="00785D8A"/>
    <w:rsid w:val="009673FF"/>
    <w:rsid w:val="00B52C93"/>
    <w:rsid w:val="00CD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23</cp:revision>
  <cp:lastPrinted>2019-03-12T13:13:00Z</cp:lastPrinted>
  <dcterms:created xsi:type="dcterms:W3CDTF">2020-10-14T12:16:00Z</dcterms:created>
  <dcterms:modified xsi:type="dcterms:W3CDTF">2026-07-31T15:21:00Z</dcterms:modified>
</cp:coreProperties>
</file>